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2B86E" w14:textId="1A4E6F22" w:rsidR="00E43657" w:rsidRDefault="0026506E" w:rsidP="00E4365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3</w:t>
      </w:r>
      <w:r w:rsidR="00C155FC">
        <w:rPr>
          <w:b/>
          <w:sz w:val="32"/>
          <w:szCs w:val="28"/>
        </w:rPr>
        <w:t>.1 Predictions</w:t>
      </w:r>
      <w:r w:rsidR="00FB4291">
        <w:rPr>
          <w:b/>
          <w:sz w:val="32"/>
          <w:szCs w:val="28"/>
        </w:rPr>
        <w:t xml:space="preserve"> and Planning</w:t>
      </w:r>
      <w:r w:rsidR="00C155FC">
        <w:rPr>
          <w:b/>
          <w:sz w:val="32"/>
          <w:szCs w:val="28"/>
        </w:rPr>
        <w:t xml:space="preserve"> Tool</w:t>
      </w:r>
      <w:r w:rsidR="00E43657" w:rsidRPr="00F50042">
        <w:rPr>
          <w:b/>
          <w:sz w:val="32"/>
          <w:szCs w:val="28"/>
        </w:rPr>
        <w:t xml:space="preserve">: </w:t>
      </w:r>
      <w:r w:rsidR="00FB4291">
        <w:rPr>
          <w:b/>
          <w:sz w:val="32"/>
          <w:szCs w:val="28"/>
        </w:rPr>
        <w:t xml:space="preserve">Investigating </w:t>
      </w:r>
      <w:r w:rsidR="00127DF1">
        <w:rPr>
          <w:b/>
          <w:sz w:val="32"/>
          <w:szCs w:val="28"/>
        </w:rPr>
        <w:t>Radish Plants Grow</w:t>
      </w:r>
      <w:r w:rsidR="00006730">
        <w:rPr>
          <w:b/>
          <w:sz w:val="32"/>
          <w:szCs w:val="28"/>
        </w:rPr>
        <w:t>ing</w:t>
      </w:r>
    </w:p>
    <w:p w14:paraId="6481EF69" w14:textId="4B718BAD" w:rsidR="00425D8A" w:rsidRDefault="00425D8A" w:rsidP="00BB6DC6">
      <w:pPr>
        <w:pStyle w:val="Heading2"/>
      </w:pPr>
      <w:r>
        <w:t xml:space="preserve">A: Your ideas about what happens when </w:t>
      </w:r>
      <w:r w:rsidR="00127DF1">
        <w:t>radish plants grow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10525"/>
      </w:tblGrid>
      <w:tr w:rsidR="00413E83" w14:paraId="210A2E93" w14:textId="77777777" w:rsidTr="00BB6DC6">
        <w:tc>
          <w:tcPr>
            <w:tcW w:w="3865" w:type="dxa"/>
          </w:tcPr>
          <w:p w14:paraId="41684577" w14:textId="0231A59E" w:rsidR="00425D8A" w:rsidRDefault="0059264B" w:rsidP="0059264B">
            <w:pPr>
              <w:jc w:val="center"/>
            </w:pPr>
            <w:r>
              <w:t>Sunlight</w:t>
            </w:r>
          </w:p>
          <w:p w14:paraId="53298DC8" w14:textId="45AB436A" w:rsidR="0059264B" w:rsidRDefault="00251B0E" w:rsidP="009B684F">
            <w:r w:rsidRPr="0059264B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0F437DB" wp14:editId="46D02C49">
                  <wp:simplePos x="0" y="0"/>
                  <wp:positionH relativeFrom="column">
                    <wp:posOffset>743585</wp:posOffset>
                  </wp:positionH>
                  <wp:positionV relativeFrom="paragraph">
                    <wp:posOffset>52145</wp:posOffset>
                  </wp:positionV>
                  <wp:extent cx="833120" cy="1579880"/>
                  <wp:effectExtent l="0" t="0" r="5080" b="0"/>
                  <wp:wrapNone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120" cy="157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036DCF4" w14:textId="427F3125" w:rsidR="0059264B" w:rsidRDefault="0059264B" w:rsidP="009B684F">
            <w:r>
              <w:t>Air</w:t>
            </w:r>
          </w:p>
          <w:p w14:paraId="18466656" w14:textId="62CC7C2C" w:rsidR="0059264B" w:rsidRDefault="0059264B" w:rsidP="009B684F"/>
          <w:p w14:paraId="720DE2DC" w14:textId="77777777" w:rsidR="0059264B" w:rsidRDefault="0059264B" w:rsidP="009B684F"/>
          <w:p w14:paraId="371EB557" w14:textId="77777777" w:rsidR="0059264B" w:rsidRDefault="0059264B" w:rsidP="009B684F"/>
          <w:p w14:paraId="47A42A38" w14:textId="77777777" w:rsidR="0059264B" w:rsidRDefault="0059264B" w:rsidP="009B684F"/>
          <w:p w14:paraId="5F59DA1A" w14:textId="77777777" w:rsidR="0059264B" w:rsidRDefault="0059264B" w:rsidP="009B684F"/>
          <w:p w14:paraId="5718AF31" w14:textId="78557484" w:rsidR="0059264B" w:rsidRDefault="0059264B" w:rsidP="009B684F">
            <w:r>
              <w:t>Soil</w:t>
            </w:r>
          </w:p>
        </w:tc>
        <w:tc>
          <w:tcPr>
            <w:tcW w:w="10525" w:type="dxa"/>
          </w:tcPr>
          <w:p w14:paraId="0B486435" w14:textId="3B252A48" w:rsidR="00425D8A" w:rsidRDefault="006C0613" w:rsidP="00425D8A">
            <w:r>
              <w:t xml:space="preserve">Matter Movement: Draw and label arrows showing your ideas about materials moving into and out of </w:t>
            </w:r>
            <w:r w:rsidR="0059264B">
              <w:t>a growing radish plant</w:t>
            </w:r>
            <w:r w:rsidR="00251B0E">
              <w:t xml:space="preserve"> that has soil, air, and sunlight</w:t>
            </w:r>
            <w:r>
              <w:t>.</w:t>
            </w:r>
          </w:p>
          <w:p w14:paraId="58ED72C7" w14:textId="02C7B891" w:rsidR="006C0613" w:rsidRDefault="006C0613" w:rsidP="00425D8A">
            <w:pPr>
              <w:rPr>
                <w:i/>
              </w:rPr>
            </w:pPr>
            <w:r>
              <w:t xml:space="preserve">Matter Change: Explain your ideas about chemical changes that are taking place inside the </w:t>
            </w:r>
            <w:r w:rsidR="0059264B">
              <w:t>plant</w:t>
            </w:r>
            <w:r>
              <w:t>.</w:t>
            </w:r>
            <w:r w:rsidR="00634A81">
              <w:t xml:space="preserve"> </w:t>
            </w:r>
            <w:r w:rsidR="00634A81">
              <w:rPr>
                <w:i/>
              </w:rPr>
              <w:t xml:space="preserve">Remember: </w:t>
            </w:r>
          </w:p>
          <w:p w14:paraId="280C3AFC" w14:textId="164CF519" w:rsidR="00634A81" w:rsidRDefault="00634A81" w:rsidP="00634A81">
            <w:pPr>
              <w:pStyle w:val="ListParagraph"/>
              <w:numPr>
                <w:ilvl w:val="0"/>
                <w:numId w:val="32"/>
              </w:numPr>
              <w:rPr>
                <w:i/>
              </w:rPr>
            </w:pPr>
            <w:r>
              <w:rPr>
                <w:i/>
              </w:rPr>
              <w:t xml:space="preserve">Materials that </w:t>
            </w:r>
            <w:r w:rsidR="0059264B">
              <w:rPr>
                <w:i/>
              </w:rPr>
              <w:t>the plant uses</w:t>
            </w:r>
            <w:r>
              <w:rPr>
                <w:i/>
              </w:rPr>
              <w:t xml:space="preserve"> (arrows going in) are reactants in chemical changes</w:t>
            </w:r>
          </w:p>
          <w:p w14:paraId="67B8582E" w14:textId="00EB804C" w:rsidR="00634A81" w:rsidRPr="00BB6DC6" w:rsidRDefault="00634A81" w:rsidP="00BB6DC6">
            <w:pPr>
              <w:pStyle w:val="ListParagraph"/>
              <w:numPr>
                <w:ilvl w:val="0"/>
                <w:numId w:val="32"/>
              </w:numPr>
              <w:rPr>
                <w:i/>
              </w:rPr>
            </w:pPr>
            <w:r>
              <w:rPr>
                <w:i/>
              </w:rPr>
              <w:t xml:space="preserve">Materials that </w:t>
            </w:r>
            <w:r w:rsidR="0059264B">
              <w:rPr>
                <w:i/>
              </w:rPr>
              <w:t>the plant produces</w:t>
            </w:r>
            <w:r>
              <w:rPr>
                <w:i/>
              </w:rPr>
              <w:t xml:space="preserve"> (arrows going out) are products of chemical changes</w:t>
            </w:r>
          </w:p>
          <w:p w14:paraId="4A28E52A" w14:textId="1DEC531A" w:rsidR="00634A81" w:rsidRDefault="00634A81" w:rsidP="00425D8A"/>
          <w:p w14:paraId="0E3CD3EE" w14:textId="77777777" w:rsidR="00634A81" w:rsidRDefault="00634A81" w:rsidP="00425D8A"/>
          <w:p w14:paraId="4E32DE72" w14:textId="28176DE5" w:rsidR="006C0613" w:rsidRDefault="006C0613" w:rsidP="00425D8A">
            <w:r>
              <w:t xml:space="preserve">Energy Change: Explain your ideas about energy changes that are taking place inside the </w:t>
            </w:r>
            <w:r w:rsidR="0059264B">
              <w:t>plant</w:t>
            </w:r>
            <w:r>
              <w:t>.</w:t>
            </w:r>
          </w:p>
          <w:p w14:paraId="6905DD5D" w14:textId="4F80EFC4" w:rsidR="00413E83" w:rsidRDefault="00413E83" w:rsidP="00425D8A"/>
        </w:tc>
      </w:tr>
    </w:tbl>
    <w:p w14:paraId="7B82416B" w14:textId="0FD0C82E" w:rsidR="006C0613" w:rsidRDefault="006C0613" w:rsidP="006C0613">
      <w:pPr>
        <w:pStyle w:val="Heading2"/>
      </w:pPr>
      <w:r>
        <w:t xml:space="preserve">B. </w:t>
      </w:r>
      <w:r w:rsidR="00990F3B">
        <w:t xml:space="preserve">Your ideas </w:t>
      </w:r>
      <w:r w:rsidR="003F0913">
        <w:t>and predictions about using investigation tools for evidence about the Three Questions</w:t>
      </w:r>
    </w:p>
    <w:p w14:paraId="2E9C3FF4" w14:textId="38374244" w:rsidR="00FB4291" w:rsidRDefault="003F0913" w:rsidP="00FB4291">
      <w:pPr>
        <w:pStyle w:val="ListParagraph"/>
      </w:pPr>
      <w:r>
        <w:t>How can you use</w:t>
      </w:r>
      <w:r w:rsidR="00FB4291">
        <w:t xml:space="preserve"> three tools to detect or measure matter</w:t>
      </w:r>
      <w:r>
        <w:t xml:space="preserve"> and energy</w:t>
      </w:r>
      <w:r w:rsidR="00FB4291">
        <w:t xml:space="preserve"> movement and changes</w:t>
      </w:r>
      <w:r>
        <w:t>?</w:t>
      </w:r>
    </w:p>
    <w:p w14:paraId="25E4DE9E" w14:textId="37F1E6F1" w:rsidR="00FB4291" w:rsidRDefault="00D1538B" w:rsidP="00FB4291">
      <w:pPr>
        <w:pStyle w:val="ListParagraph"/>
        <w:numPr>
          <w:ilvl w:val="1"/>
          <w:numId w:val="24"/>
        </w:numPr>
      </w:pPr>
      <w:r>
        <w:t>A digital balance that can measure</w:t>
      </w:r>
      <w:r w:rsidR="00425D8A">
        <w:t xml:space="preserve"> matter movement by detecting</w:t>
      </w:r>
      <w:r>
        <w:t xml:space="preserve"> very small changes in mass.</w:t>
      </w:r>
    </w:p>
    <w:p w14:paraId="73A67577" w14:textId="573E192D" w:rsidR="00D1538B" w:rsidRDefault="00D1538B" w:rsidP="00FB4291">
      <w:pPr>
        <w:pStyle w:val="ListParagraph"/>
        <w:numPr>
          <w:ilvl w:val="1"/>
          <w:numId w:val="24"/>
        </w:numPr>
      </w:pPr>
      <w:r>
        <w:t xml:space="preserve">BTB that </w:t>
      </w:r>
      <w:r w:rsidR="00425D8A">
        <w:t>can detect matter change by</w:t>
      </w:r>
      <w:r>
        <w:t xml:space="preserve"> chang</w:t>
      </w:r>
      <w:r w:rsidR="00425D8A">
        <w:t>ing</w:t>
      </w:r>
      <w:r>
        <w:t xml:space="preserve"> color if there is more carbon dioxide in the air</w:t>
      </w:r>
      <w:r w:rsidR="00251B0E">
        <w:t xml:space="preserve"> (in both light and dark)</w:t>
      </w:r>
      <w:r>
        <w:t>.</w:t>
      </w:r>
    </w:p>
    <w:p w14:paraId="2DB0598B" w14:textId="27F10260" w:rsidR="00634A81" w:rsidRPr="00BF7FD8" w:rsidRDefault="00990F3B" w:rsidP="00BB6DC6">
      <w:pPr>
        <w:pStyle w:val="ListParagraph"/>
        <w:numPr>
          <w:ilvl w:val="1"/>
          <w:numId w:val="24"/>
        </w:numPr>
      </w:pPr>
      <w:r>
        <w:t xml:space="preserve">Your senses: You can observe what happens </w:t>
      </w:r>
      <w:r w:rsidR="00251B0E">
        <w:t>to plants as they grow, move, and change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1620"/>
        <w:gridCol w:w="5220"/>
        <w:gridCol w:w="5035"/>
      </w:tblGrid>
      <w:tr w:rsidR="00634A81" w:rsidRPr="00BF7FD8" w14:paraId="6208AC65" w14:textId="77777777" w:rsidTr="00BB6DC6">
        <w:tc>
          <w:tcPr>
            <w:tcW w:w="2515" w:type="dxa"/>
          </w:tcPr>
          <w:p w14:paraId="6167E2BD" w14:textId="146D72A1" w:rsidR="00634A81" w:rsidRPr="00BB6DC6" w:rsidRDefault="00DB6D61" w:rsidP="002D56AE">
            <w:pPr>
              <w:rPr>
                <w:rFonts w:cs="Arial"/>
                <w:b/>
                <w:i/>
              </w:rPr>
            </w:pPr>
            <w:r w:rsidRPr="00BB6DC6">
              <w:rPr>
                <w:rFonts w:cs="Arial"/>
                <w:b/>
                <w:i/>
              </w:rPr>
              <w:t>Question</w:t>
            </w:r>
          </w:p>
        </w:tc>
        <w:tc>
          <w:tcPr>
            <w:tcW w:w="1620" w:type="dxa"/>
          </w:tcPr>
          <w:p w14:paraId="6972642B" w14:textId="47B81B2A" w:rsidR="00634A81" w:rsidRPr="00BB6DC6" w:rsidRDefault="00634A81" w:rsidP="002D56AE">
            <w:pPr>
              <w:rPr>
                <w:rFonts w:cs="Arial"/>
                <w:b/>
                <w:i/>
              </w:rPr>
            </w:pPr>
            <w:r w:rsidRPr="00BB6DC6">
              <w:rPr>
                <w:rFonts w:cs="Arial"/>
                <w:b/>
                <w:i/>
              </w:rPr>
              <w:t>Which tool</w:t>
            </w:r>
            <w:r w:rsidR="00DB6D61" w:rsidRPr="00BB6DC6">
              <w:rPr>
                <w:rFonts w:cs="Arial"/>
                <w:b/>
                <w:i/>
              </w:rPr>
              <w:t>(s)</w:t>
            </w:r>
            <w:r w:rsidRPr="00BB6DC6">
              <w:rPr>
                <w:rFonts w:cs="Arial"/>
                <w:b/>
                <w:i/>
              </w:rPr>
              <w:t xml:space="preserve"> (circle)</w:t>
            </w:r>
            <w:r w:rsidR="00DB6D61">
              <w:rPr>
                <w:rFonts w:cs="Arial"/>
                <w:b/>
                <w:i/>
              </w:rPr>
              <w:t>?</w:t>
            </w:r>
          </w:p>
        </w:tc>
        <w:tc>
          <w:tcPr>
            <w:tcW w:w="5220" w:type="dxa"/>
          </w:tcPr>
          <w:p w14:paraId="6479BAF5" w14:textId="29154CCB" w:rsidR="00634A81" w:rsidRPr="00BB6DC6" w:rsidRDefault="00634A81" w:rsidP="002D56AE">
            <w:pPr>
              <w:rPr>
                <w:rFonts w:cs="Arial"/>
                <w:b/>
                <w:i/>
              </w:rPr>
            </w:pPr>
            <w:r w:rsidRPr="00BB6DC6">
              <w:rPr>
                <w:rFonts w:cs="Arial"/>
                <w:b/>
                <w:i/>
              </w:rPr>
              <w:t>What data will your tool</w:t>
            </w:r>
            <w:r w:rsidR="00DD08D8">
              <w:rPr>
                <w:rFonts w:cs="Arial"/>
                <w:b/>
                <w:i/>
              </w:rPr>
              <w:t>(s)</w:t>
            </w:r>
            <w:r w:rsidRPr="00BB6DC6">
              <w:rPr>
                <w:rFonts w:cs="Arial"/>
                <w:b/>
                <w:i/>
              </w:rPr>
              <w:t xml:space="preserve"> </w:t>
            </w:r>
            <w:r w:rsidR="00DD08D8">
              <w:rPr>
                <w:rFonts w:cs="Arial"/>
                <w:b/>
                <w:i/>
              </w:rPr>
              <w:t>collect?</w:t>
            </w:r>
          </w:p>
        </w:tc>
        <w:tc>
          <w:tcPr>
            <w:tcW w:w="5035" w:type="dxa"/>
          </w:tcPr>
          <w:p w14:paraId="2D063414" w14:textId="0FB2856F" w:rsidR="00634A81" w:rsidRPr="00BB6DC6" w:rsidRDefault="00634A81" w:rsidP="002D56AE">
            <w:pPr>
              <w:rPr>
                <w:rFonts w:cs="Arial"/>
                <w:b/>
                <w:i/>
              </w:rPr>
            </w:pPr>
            <w:r w:rsidRPr="00BB6DC6">
              <w:rPr>
                <w:rFonts w:cs="Arial"/>
                <w:b/>
                <w:i/>
              </w:rPr>
              <w:t>What do you predict will happen</w:t>
            </w:r>
            <w:r w:rsidR="00DD08D8">
              <w:rPr>
                <w:rFonts w:cs="Arial"/>
                <w:b/>
                <w:i/>
              </w:rPr>
              <w:t>?</w:t>
            </w:r>
          </w:p>
        </w:tc>
      </w:tr>
      <w:tr w:rsidR="00634A81" w:rsidRPr="00BF7FD8" w14:paraId="095F9206" w14:textId="77777777" w:rsidTr="00BB6DC6">
        <w:tc>
          <w:tcPr>
            <w:tcW w:w="2515" w:type="dxa"/>
          </w:tcPr>
          <w:p w14:paraId="01CA8353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 xml:space="preserve">How will you measure and observe </w:t>
            </w:r>
            <w:r w:rsidRPr="00BF7FD8">
              <w:rPr>
                <w:rFonts w:cs="Arial"/>
                <w:u w:val="single"/>
              </w:rPr>
              <w:t>movement of matter</w:t>
            </w:r>
            <w:r w:rsidRPr="00BF7FD8">
              <w:rPr>
                <w:rFonts w:cs="Arial"/>
              </w:rPr>
              <w:t>?</w:t>
            </w:r>
          </w:p>
        </w:tc>
        <w:tc>
          <w:tcPr>
            <w:tcW w:w="1620" w:type="dxa"/>
          </w:tcPr>
          <w:p w14:paraId="511CB874" w14:textId="77777777" w:rsidR="00634A81" w:rsidRPr="00BF7FD8" w:rsidRDefault="00634A81" w:rsidP="002D56AE">
            <w:pPr>
              <w:rPr>
                <w:rFonts w:cs="Arial"/>
              </w:rPr>
            </w:pPr>
            <w:r>
              <w:rPr>
                <w:rFonts w:cs="Arial"/>
              </w:rPr>
              <w:t>Scale</w:t>
            </w:r>
          </w:p>
          <w:p w14:paraId="55DD27E9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BTB</w:t>
            </w:r>
          </w:p>
          <w:p w14:paraId="20510A76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Senses</w:t>
            </w:r>
          </w:p>
        </w:tc>
        <w:tc>
          <w:tcPr>
            <w:tcW w:w="5220" w:type="dxa"/>
          </w:tcPr>
          <w:p w14:paraId="600B0B29" w14:textId="77777777" w:rsidR="00634A81" w:rsidRPr="00BF7FD8" w:rsidRDefault="00634A81" w:rsidP="002D56AE">
            <w:pPr>
              <w:rPr>
                <w:rFonts w:cs="Arial"/>
              </w:rPr>
            </w:pPr>
          </w:p>
        </w:tc>
        <w:tc>
          <w:tcPr>
            <w:tcW w:w="5035" w:type="dxa"/>
          </w:tcPr>
          <w:p w14:paraId="22B809E0" w14:textId="77777777" w:rsidR="00634A81" w:rsidRPr="00BF7FD8" w:rsidRDefault="00634A81" w:rsidP="002D56AE">
            <w:pPr>
              <w:rPr>
                <w:rFonts w:cs="Arial"/>
              </w:rPr>
            </w:pPr>
          </w:p>
        </w:tc>
      </w:tr>
      <w:tr w:rsidR="00634A81" w:rsidRPr="00BF7FD8" w14:paraId="21C83E91" w14:textId="77777777" w:rsidTr="00BB6DC6">
        <w:tc>
          <w:tcPr>
            <w:tcW w:w="2515" w:type="dxa"/>
          </w:tcPr>
          <w:p w14:paraId="4A3ED11F" w14:textId="30140D35" w:rsidR="00634A81" w:rsidRPr="00BF7FD8" w:rsidRDefault="00634A81" w:rsidP="00DB6D61">
            <w:pPr>
              <w:rPr>
                <w:rFonts w:cs="Arial"/>
              </w:rPr>
            </w:pPr>
            <w:r w:rsidRPr="00BF7FD8">
              <w:rPr>
                <w:rFonts w:cs="Arial"/>
              </w:rPr>
              <w:t xml:space="preserve">How will you </w:t>
            </w:r>
            <w:r w:rsidR="00DB6D61">
              <w:rPr>
                <w:rFonts w:cs="Arial"/>
              </w:rPr>
              <w:t>detect</w:t>
            </w:r>
            <w:r w:rsidRPr="00BF7FD8">
              <w:rPr>
                <w:rFonts w:cs="Arial"/>
              </w:rPr>
              <w:t xml:space="preserve"> and record </w:t>
            </w:r>
            <w:r w:rsidRPr="00BF7FD8">
              <w:rPr>
                <w:rFonts w:cs="Arial"/>
                <w:u w:val="single"/>
              </w:rPr>
              <w:t>matter changes</w:t>
            </w:r>
            <w:r w:rsidRPr="00BF7FD8">
              <w:rPr>
                <w:rFonts w:cs="Arial"/>
              </w:rPr>
              <w:t>?</w:t>
            </w:r>
            <w:r w:rsidR="00DB6D61" w:rsidRPr="00BF7FD8">
              <w:rPr>
                <w:rFonts w:cs="Arial"/>
              </w:rPr>
              <w:t xml:space="preserve"> </w:t>
            </w:r>
          </w:p>
        </w:tc>
        <w:tc>
          <w:tcPr>
            <w:tcW w:w="1620" w:type="dxa"/>
          </w:tcPr>
          <w:p w14:paraId="66E962F5" w14:textId="77777777" w:rsidR="00634A81" w:rsidRPr="00BF7FD8" w:rsidRDefault="00634A81" w:rsidP="002D56AE">
            <w:pPr>
              <w:rPr>
                <w:rFonts w:cs="Arial"/>
              </w:rPr>
            </w:pPr>
            <w:r>
              <w:rPr>
                <w:rFonts w:cs="Arial"/>
              </w:rPr>
              <w:t>Scale</w:t>
            </w:r>
          </w:p>
          <w:p w14:paraId="228642E6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BTB</w:t>
            </w:r>
          </w:p>
          <w:p w14:paraId="13C128A1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Senses</w:t>
            </w:r>
          </w:p>
        </w:tc>
        <w:tc>
          <w:tcPr>
            <w:tcW w:w="5220" w:type="dxa"/>
          </w:tcPr>
          <w:p w14:paraId="74406F5E" w14:textId="77777777" w:rsidR="00634A81" w:rsidRPr="00BF7FD8" w:rsidRDefault="00634A81" w:rsidP="002D56AE">
            <w:pPr>
              <w:rPr>
                <w:rFonts w:cs="Arial"/>
              </w:rPr>
            </w:pPr>
          </w:p>
        </w:tc>
        <w:tc>
          <w:tcPr>
            <w:tcW w:w="5035" w:type="dxa"/>
          </w:tcPr>
          <w:p w14:paraId="66FD62E8" w14:textId="77777777" w:rsidR="00634A81" w:rsidRPr="00BF7FD8" w:rsidRDefault="00634A81" w:rsidP="002D56AE">
            <w:pPr>
              <w:rPr>
                <w:rFonts w:cs="Arial"/>
              </w:rPr>
            </w:pPr>
          </w:p>
        </w:tc>
      </w:tr>
      <w:tr w:rsidR="00634A81" w:rsidRPr="00BF7FD8" w14:paraId="0F4C6A89" w14:textId="77777777" w:rsidTr="00BB6DC6">
        <w:tc>
          <w:tcPr>
            <w:tcW w:w="2515" w:type="dxa"/>
          </w:tcPr>
          <w:p w14:paraId="334012D0" w14:textId="46B5CE4C" w:rsidR="00634A81" w:rsidRPr="00BF7FD8" w:rsidRDefault="00634A81" w:rsidP="00DB6D61">
            <w:pPr>
              <w:rPr>
                <w:rFonts w:cs="Arial"/>
              </w:rPr>
            </w:pPr>
            <w:r w:rsidRPr="00BF7FD8">
              <w:rPr>
                <w:rFonts w:cs="Arial"/>
              </w:rPr>
              <w:t xml:space="preserve">How will you </w:t>
            </w:r>
            <w:r w:rsidR="00DB6D61">
              <w:rPr>
                <w:rFonts w:cs="Arial"/>
              </w:rPr>
              <w:t>detect</w:t>
            </w:r>
            <w:r w:rsidRPr="00BF7FD8">
              <w:rPr>
                <w:rFonts w:cs="Arial"/>
              </w:rPr>
              <w:t xml:space="preserve"> and observe </w:t>
            </w:r>
            <w:r w:rsidRPr="00BF7FD8">
              <w:rPr>
                <w:rFonts w:cs="Arial"/>
                <w:u w:val="single"/>
              </w:rPr>
              <w:t>energy changes</w:t>
            </w:r>
            <w:r w:rsidRPr="00BF7FD8">
              <w:rPr>
                <w:rFonts w:cs="Arial"/>
              </w:rPr>
              <w:t>?</w:t>
            </w:r>
            <w:r w:rsidR="00DB6D61" w:rsidRPr="00BF7FD8">
              <w:rPr>
                <w:rFonts w:cs="Arial"/>
              </w:rPr>
              <w:t xml:space="preserve"> </w:t>
            </w:r>
          </w:p>
        </w:tc>
        <w:tc>
          <w:tcPr>
            <w:tcW w:w="1620" w:type="dxa"/>
          </w:tcPr>
          <w:p w14:paraId="3C1E7DA5" w14:textId="77777777" w:rsidR="00634A81" w:rsidRPr="00BF7FD8" w:rsidRDefault="00634A81" w:rsidP="002D56AE">
            <w:pPr>
              <w:rPr>
                <w:rFonts w:cs="Arial"/>
              </w:rPr>
            </w:pPr>
            <w:r>
              <w:rPr>
                <w:rFonts w:cs="Arial"/>
              </w:rPr>
              <w:t>Scale</w:t>
            </w:r>
          </w:p>
          <w:p w14:paraId="78C6F2BD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BTB</w:t>
            </w:r>
          </w:p>
          <w:p w14:paraId="035B27A9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Senses</w:t>
            </w:r>
          </w:p>
        </w:tc>
        <w:tc>
          <w:tcPr>
            <w:tcW w:w="5220" w:type="dxa"/>
          </w:tcPr>
          <w:p w14:paraId="5B0D408E" w14:textId="77777777" w:rsidR="00634A81" w:rsidRPr="00BF7FD8" w:rsidRDefault="00634A81" w:rsidP="002D56AE">
            <w:pPr>
              <w:rPr>
                <w:rFonts w:cs="Arial"/>
              </w:rPr>
            </w:pPr>
          </w:p>
        </w:tc>
        <w:tc>
          <w:tcPr>
            <w:tcW w:w="5035" w:type="dxa"/>
          </w:tcPr>
          <w:p w14:paraId="26727056" w14:textId="77777777" w:rsidR="00634A81" w:rsidRPr="00BF7FD8" w:rsidRDefault="00634A81" w:rsidP="002D56AE">
            <w:pPr>
              <w:rPr>
                <w:rFonts w:cs="Arial"/>
              </w:rPr>
            </w:pPr>
          </w:p>
        </w:tc>
      </w:tr>
    </w:tbl>
    <w:p w14:paraId="507F2415" w14:textId="047E13D8" w:rsidR="00990F3B" w:rsidRDefault="006C0613" w:rsidP="006C0613">
      <w:pPr>
        <w:pStyle w:val="Heading2"/>
      </w:pPr>
      <w:r>
        <w:t xml:space="preserve">C. </w:t>
      </w:r>
      <w:r w:rsidR="00990F3B">
        <w:t xml:space="preserve">Your </w:t>
      </w:r>
      <w:r w:rsidR="00DB6D61">
        <w:t>plans for the investigation</w:t>
      </w:r>
    </w:p>
    <w:p w14:paraId="771DEF4B" w14:textId="74D1F9CC" w:rsidR="009B79AF" w:rsidRPr="009B79AF" w:rsidRDefault="00DB6D61" w:rsidP="006C0613">
      <w:pPr>
        <w:rPr>
          <w:color w:val="FF0000"/>
        </w:rPr>
      </w:pPr>
      <w:r>
        <w:t>Use the back of this page or a separate worksheet to draw and explain your ideas about how to set up the investigation and use the tools.</w:t>
      </w:r>
    </w:p>
    <w:sectPr w:rsidR="009B79AF" w:rsidRPr="009B79AF" w:rsidSect="006C0613">
      <w:footerReference w:type="default" r:id="rId9"/>
      <w:headerReference w:type="first" r:id="rId10"/>
      <w:footerReference w:type="first" r:id="rId11"/>
      <w:pgSz w:w="15840" w:h="12240" w:orient="landscape"/>
      <w:pgMar w:top="1152" w:right="720" w:bottom="1152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AE02D" w14:textId="77777777" w:rsidR="00F257F1" w:rsidRDefault="00F257F1">
      <w:r>
        <w:separator/>
      </w:r>
    </w:p>
  </w:endnote>
  <w:endnote w:type="continuationSeparator" w:id="0">
    <w:p w14:paraId="429C86EF" w14:textId="77777777" w:rsidR="00F257F1" w:rsidRDefault="00F25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55F65" w14:textId="77777777" w:rsidR="001F093E" w:rsidRDefault="001F093E">
    <w:pPr>
      <w:pStyle w:val="Footer"/>
      <w:widowControl w:val="0"/>
      <w:jc w:val="center"/>
    </w:pPr>
    <w:r>
      <w:monthShort/>
    </w:r>
    <w:r>
      <w:t>/</w:t>
    </w:r>
    <w:r>
      <w:dayShort/>
    </w:r>
    <w:r>
      <w:t>/</w:t>
    </w:r>
    <w:r>
      <w:yearShort/>
    </w:r>
    <w:r>
      <w:t xml:space="preserve">, Page </w:t>
    </w:r>
    <w: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D1C1" w14:textId="392FDBF9" w:rsidR="001F093E" w:rsidRDefault="001F093E" w:rsidP="00A34654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63819F6" wp14:editId="0FD7B47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3DC9">
      <w:rPr>
        <w:i/>
        <w:sz w:val="16"/>
        <w:szCs w:val="16"/>
      </w:rPr>
      <w:t>Animals U</w:t>
    </w:r>
    <w:r>
      <w:rPr>
        <w:i/>
        <w:sz w:val="16"/>
        <w:szCs w:val="16"/>
      </w:rPr>
      <w:t xml:space="preserve">nit, Activity </w:t>
    </w:r>
    <w:r w:rsidR="00D13DC9">
      <w:rPr>
        <w:i/>
        <w:sz w:val="16"/>
        <w:szCs w:val="16"/>
      </w:rPr>
      <w:t>3</w:t>
    </w:r>
    <w:r>
      <w:rPr>
        <w:i/>
        <w:sz w:val="16"/>
        <w:szCs w:val="16"/>
      </w:rPr>
      <w:t>.1</w:t>
    </w:r>
  </w:p>
  <w:p w14:paraId="21A3AC5C" w14:textId="1F0F1462" w:rsidR="001F093E" w:rsidRDefault="001F093E" w:rsidP="00A34654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2019</w:t>
    </w:r>
  </w:p>
  <w:p w14:paraId="6EA2AE62" w14:textId="24EBA0E2" w:rsidR="001F093E" w:rsidRPr="009750FD" w:rsidRDefault="001F093E" w:rsidP="0099445C">
    <w:pPr>
      <w:tabs>
        <w:tab w:val="left" w:pos="8160"/>
      </w:tabs>
      <w:jc w:val="right"/>
      <w:rPr>
        <w:color w:val="FF0000"/>
      </w:rPr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9E5FA" w14:textId="77777777" w:rsidR="00F257F1" w:rsidRDefault="00F257F1">
      <w:r>
        <w:separator/>
      </w:r>
    </w:p>
  </w:footnote>
  <w:footnote w:type="continuationSeparator" w:id="0">
    <w:p w14:paraId="4C002E80" w14:textId="77777777" w:rsidR="00F257F1" w:rsidRDefault="00F25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2A6D5" w14:textId="77777777" w:rsidR="001F093E" w:rsidRDefault="001F093E">
    <w:pPr>
      <w:pStyle w:val="Header"/>
    </w:pPr>
    <w:r>
      <w:t>Name: _____________________________________________</w:t>
    </w:r>
    <w:r>
      <w:ptab w:relativeTo="margin" w:alignment="center" w:leader="none"/>
    </w:r>
    <w:r>
      <w:t xml:space="preserve">  Class: ___________________________________________</w:t>
    </w:r>
    <w:r>
      <w:ptab w:relativeTo="margin" w:alignment="right" w:leader="none"/>
    </w:r>
    <w:r>
      <w:t>Date: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C71941"/>
    <w:multiLevelType w:val="hybridMultilevel"/>
    <w:tmpl w:val="EE468FDA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531B56"/>
    <w:multiLevelType w:val="hybridMultilevel"/>
    <w:tmpl w:val="D544099C"/>
    <w:lvl w:ilvl="0" w:tplc="F93ABC0A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2B6"/>
    <w:multiLevelType w:val="hybridMultilevel"/>
    <w:tmpl w:val="CA70A46E"/>
    <w:lvl w:ilvl="0" w:tplc="D89EDF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F4C42"/>
    <w:multiLevelType w:val="hybridMultilevel"/>
    <w:tmpl w:val="5AC47F7A"/>
    <w:lvl w:ilvl="0" w:tplc="CC0A51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E391B"/>
    <w:multiLevelType w:val="hybridMultilevel"/>
    <w:tmpl w:val="1E10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FA616E"/>
    <w:multiLevelType w:val="hybridMultilevel"/>
    <w:tmpl w:val="C25E0F66"/>
    <w:lvl w:ilvl="0" w:tplc="F06265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1166F"/>
    <w:multiLevelType w:val="hybridMultilevel"/>
    <w:tmpl w:val="B1548FF8"/>
    <w:lvl w:ilvl="0" w:tplc="E168DD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6"/>
  </w:num>
  <w:num w:numId="5">
    <w:abstractNumId w:val="13"/>
  </w:num>
  <w:num w:numId="6">
    <w:abstractNumId w:val="19"/>
  </w:num>
  <w:num w:numId="7">
    <w:abstractNumId w:val="28"/>
  </w:num>
  <w:num w:numId="8">
    <w:abstractNumId w:val="23"/>
  </w:num>
  <w:num w:numId="9">
    <w:abstractNumId w:val="3"/>
  </w:num>
  <w:num w:numId="10">
    <w:abstractNumId w:val="7"/>
  </w:num>
  <w:num w:numId="11">
    <w:abstractNumId w:val="18"/>
  </w:num>
  <w:num w:numId="12">
    <w:abstractNumId w:val="12"/>
  </w:num>
  <w:num w:numId="13">
    <w:abstractNumId w:val="1"/>
  </w:num>
  <w:num w:numId="14">
    <w:abstractNumId w:val="15"/>
  </w:num>
  <w:num w:numId="15">
    <w:abstractNumId w:val="30"/>
  </w:num>
  <w:num w:numId="16">
    <w:abstractNumId w:val="17"/>
  </w:num>
  <w:num w:numId="17">
    <w:abstractNumId w:val="4"/>
  </w:num>
  <w:num w:numId="18">
    <w:abstractNumId w:val="9"/>
  </w:num>
  <w:num w:numId="19">
    <w:abstractNumId w:val="20"/>
  </w:num>
  <w:num w:numId="20">
    <w:abstractNumId w:val="21"/>
  </w:num>
  <w:num w:numId="21">
    <w:abstractNumId w:val="8"/>
  </w:num>
  <w:num w:numId="22">
    <w:abstractNumId w:val="25"/>
  </w:num>
  <w:num w:numId="23">
    <w:abstractNumId w:val="25"/>
  </w:num>
  <w:num w:numId="24">
    <w:abstractNumId w:val="14"/>
  </w:num>
  <w:num w:numId="25">
    <w:abstractNumId w:val="24"/>
  </w:num>
  <w:num w:numId="26">
    <w:abstractNumId w:val="29"/>
  </w:num>
  <w:num w:numId="27">
    <w:abstractNumId w:val="27"/>
  </w:num>
  <w:num w:numId="28">
    <w:abstractNumId w:val="16"/>
  </w:num>
  <w:num w:numId="29">
    <w:abstractNumId w:val="5"/>
  </w:num>
  <w:num w:numId="30">
    <w:abstractNumId w:val="10"/>
  </w:num>
  <w:num w:numId="31">
    <w:abstractNumId w:val="2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616"/>
    <w:rsid w:val="000002C8"/>
    <w:rsid w:val="000035F6"/>
    <w:rsid w:val="00006730"/>
    <w:rsid w:val="000076C1"/>
    <w:rsid w:val="0001247F"/>
    <w:rsid w:val="00047495"/>
    <w:rsid w:val="0005402E"/>
    <w:rsid w:val="00064F8F"/>
    <w:rsid w:val="00077D5C"/>
    <w:rsid w:val="000A45C4"/>
    <w:rsid w:val="000B2517"/>
    <w:rsid w:val="000C42BE"/>
    <w:rsid w:val="000F001B"/>
    <w:rsid w:val="000F629B"/>
    <w:rsid w:val="0010365E"/>
    <w:rsid w:val="00107B47"/>
    <w:rsid w:val="00127DF1"/>
    <w:rsid w:val="00135C69"/>
    <w:rsid w:val="001401F3"/>
    <w:rsid w:val="00155E6D"/>
    <w:rsid w:val="001703D3"/>
    <w:rsid w:val="00171E36"/>
    <w:rsid w:val="00175B8E"/>
    <w:rsid w:val="00176C10"/>
    <w:rsid w:val="00184C6A"/>
    <w:rsid w:val="001A29A3"/>
    <w:rsid w:val="001A4322"/>
    <w:rsid w:val="001B66EF"/>
    <w:rsid w:val="001F093E"/>
    <w:rsid w:val="002065C8"/>
    <w:rsid w:val="0023266B"/>
    <w:rsid w:val="00243A65"/>
    <w:rsid w:val="00251B0E"/>
    <w:rsid w:val="0026506E"/>
    <w:rsid w:val="00282632"/>
    <w:rsid w:val="002958CC"/>
    <w:rsid w:val="002B4B01"/>
    <w:rsid w:val="002D5DF1"/>
    <w:rsid w:val="002F7FA4"/>
    <w:rsid w:val="003019B8"/>
    <w:rsid w:val="00333FEC"/>
    <w:rsid w:val="003710AB"/>
    <w:rsid w:val="0037791B"/>
    <w:rsid w:val="00383413"/>
    <w:rsid w:val="003B3A16"/>
    <w:rsid w:val="003F0913"/>
    <w:rsid w:val="00401594"/>
    <w:rsid w:val="00412076"/>
    <w:rsid w:val="00413E83"/>
    <w:rsid w:val="0042052C"/>
    <w:rsid w:val="004239FC"/>
    <w:rsid w:val="00425D8A"/>
    <w:rsid w:val="00430784"/>
    <w:rsid w:val="00436602"/>
    <w:rsid w:val="00453707"/>
    <w:rsid w:val="00457C4A"/>
    <w:rsid w:val="004647EE"/>
    <w:rsid w:val="00470684"/>
    <w:rsid w:val="004A79F7"/>
    <w:rsid w:val="00513855"/>
    <w:rsid w:val="00517C4A"/>
    <w:rsid w:val="00545934"/>
    <w:rsid w:val="005752A5"/>
    <w:rsid w:val="0059264B"/>
    <w:rsid w:val="00596E29"/>
    <w:rsid w:val="005A4B29"/>
    <w:rsid w:val="005C225D"/>
    <w:rsid w:val="005D5FB6"/>
    <w:rsid w:val="005F3CB8"/>
    <w:rsid w:val="00612F91"/>
    <w:rsid w:val="0061653B"/>
    <w:rsid w:val="00634A81"/>
    <w:rsid w:val="00692D1F"/>
    <w:rsid w:val="006A1818"/>
    <w:rsid w:val="006C0613"/>
    <w:rsid w:val="006F1707"/>
    <w:rsid w:val="006F4A11"/>
    <w:rsid w:val="007041F3"/>
    <w:rsid w:val="00705BFF"/>
    <w:rsid w:val="00732FC6"/>
    <w:rsid w:val="00736FA8"/>
    <w:rsid w:val="00740D36"/>
    <w:rsid w:val="00740DEF"/>
    <w:rsid w:val="007422D2"/>
    <w:rsid w:val="00790720"/>
    <w:rsid w:val="007926A8"/>
    <w:rsid w:val="00795A3E"/>
    <w:rsid w:val="007B0820"/>
    <w:rsid w:val="007D71BC"/>
    <w:rsid w:val="007E1A1A"/>
    <w:rsid w:val="00820D93"/>
    <w:rsid w:val="00832616"/>
    <w:rsid w:val="008331FA"/>
    <w:rsid w:val="008423F7"/>
    <w:rsid w:val="0084398B"/>
    <w:rsid w:val="008A79A4"/>
    <w:rsid w:val="008C1C0E"/>
    <w:rsid w:val="008D2D83"/>
    <w:rsid w:val="008E016E"/>
    <w:rsid w:val="0090235C"/>
    <w:rsid w:val="00903E66"/>
    <w:rsid w:val="00924C28"/>
    <w:rsid w:val="00944E8B"/>
    <w:rsid w:val="00972FA0"/>
    <w:rsid w:val="009750FD"/>
    <w:rsid w:val="00990F3B"/>
    <w:rsid w:val="0099445C"/>
    <w:rsid w:val="00996921"/>
    <w:rsid w:val="009B684F"/>
    <w:rsid w:val="009B79AF"/>
    <w:rsid w:val="00A00DAC"/>
    <w:rsid w:val="00A017BF"/>
    <w:rsid w:val="00A05FB7"/>
    <w:rsid w:val="00A07CA2"/>
    <w:rsid w:val="00A34654"/>
    <w:rsid w:val="00A3798B"/>
    <w:rsid w:val="00A40110"/>
    <w:rsid w:val="00AB3259"/>
    <w:rsid w:val="00AC316E"/>
    <w:rsid w:val="00AF0F69"/>
    <w:rsid w:val="00B42CDD"/>
    <w:rsid w:val="00B52A6F"/>
    <w:rsid w:val="00B5408E"/>
    <w:rsid w:val="00B64772"/>
    <w:rsid w:val="00B739C2"/>
    <w:rsid w:val="00B74B53"/>
    <w:rsid w:val="00BB67BB"/>
    <w:rsid w:val="00BB6DC6"/>
    <w:rsid w:val="00BD01E4"/>
    <w:rsid w:val="00C0244A"/>
    <w:rsid w:val="00C15330"/>
    <w:rsid w:val="00C155FC"/>
    <w:rsid w:val="00C22090"/>
    <w:rsid w:val="00C32EE7"/>
    <w:rsid w:val="00C45D67"/>
    <w:rsid w:val="00C5147E"/>
    <w:rsid w:val="00C57B47"/>
    <w:rsid w:val="00C60580"/>
    <w:rsid w:val="00CA47D3"/>
    <w:rsid w:val="00CA784B"/>
    <w:rsid w:val="00CC27F8"/>
    <w:rsid w:val="00CC368B"/>
    <w:rsid w:val="00CD6C2F"/>
    <w:rsid w:val="00D13DC9"/>
    <w:rsid w:val="00D1538B"/>
    <w:rsid w:val="00D36BE6"/>
    <w:rsid w:val="00D559E2"/>
    <w:rsid w:val="00D76F21"/>
    <w:rsid w:val="00D80729"/>
    <w:rsid w:val="00D84B35"/>
    <w:rsid w:val="00DB6D61"/>
    <w:rsid w:val="00DB7C54"/>
    <w:rsid w:val="00DC760D"/>
    <w:rsid w:val="00DD04A3"/>
    <w:rsid w:val="00DD08D8"/>
    <w:rsid w:val="00DF23B2"/>
    <w:rsid w:val="00E116EA"/>
    <w:rsid w:val="00E43657"/>
    <w:rsid w:val="00E529CE"/>
    <w:rsid w:val="00E61F11"/>
    <w:rsid w:val="00E70A31"/>
    <w:rsid w:val="00E74402"/>
    <w:rsid w:val="00E90AEC"/>
    <w:rsid w:val="00EA301F"/>
    <w:rsid w:val="00EF7CA2"/>
    <w:rsid w:val="00F03943"/>
    <w:rsid w:val="00F07702"/>
    <w:rsid w:val="00F17224"/>
    <w:rsid w:val="00F257F1"/>
    <w:rsid w:val="00F41ACB"/>
    <w:rsid w:val="00F50042"/>
    <w:rsid w:val="00F70744"/>
    <w:rsid w:val="00F70C67"/>
    <w:rsid w:val="00F85BB6"/>
    <w:rsid w:val="00F85C52"/>
    <w:rsid w:val="00FA1BC8"/>
    <w:rsid w:val="00FB4291"/>
    <w:rsid w:val="00FD1905"/>
    <w:rsid w:val="00FD2838"/>
    <w:rsid w:val="00FE0514"/>
    <w:rsid w:val="00FE6B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87B936"/>
  <w15:docId w15:val="{D252C92E-97A8-8840-AC9B-1C87B4BC7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F07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A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A1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A1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8263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Nick\Documents\Custom%20Office%20Template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8CB93-3FEB-914B-9FF9-6F63AD173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C:\Users\Nick\Documents\Custom Office Templates\Carbon TIME Template.dotx</Template>
  <TotalTime>59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Nick Verbanic</dc:creator>
  <cp:lastModifiedBy>Tompkins, Elizabeth</cp:lastModifiedBy>
  <cp:revision>10</cp:revision>
  <cp:lastPrinted>2019-08-18T18:33:00Z</cp:lastPrinted>
  <dcterms:created xsi:type="dcterms:W3CDTF">2019-03-02T16:22:00Z</dcterms:created>
  <dcterms:modified xsi:type="dcterms:W3CDTF">2020-04-07T16:55:00Z</dcterms:modified>
</cp:coreProperties>
</file>